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ПЕТРОВСКОГО СЕЛЬСОВЕТА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ОРДЫНСКОГО РАЙОНА НОВОСИБИРСКОЙ ОБЛАСТИ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Пятого созыва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Двадцать четвертая сессия</w:t>
      </w:r>
    </w:p>
    <w:p w:rsidR="00D944F9" w:rsidRDefault="00D944F9" w:rsidP="00CF02DD">
      <w:pPr>
        <w:pStyle w:val="ConsPlusNormal"/>
        <w:suppressAutoHyphens w:val="0"/>
        <w:ind w:firstLine="0"/>
        <w:jc w:val="center"/>
        <w:rPr>
          <w:sz w:val="24"/>
          <w:szCs w:val="24"/>
        </w:rPr>
      </w:pPr>
    </w:p>
    <w:p w:rsidR="00D944F9" w:rsidRPr="00CF02DD" w:rsidRDefault="00D944F9" w:rsidP="00CF02DD">
      <w:pPr>
        <w:pStyle w:val="ConsPlusNormal"/>
        <w:suppressAutoHyphens w:val="0"/>
        <w:ind w:firstLine="0"/>
        <w:jc w:val="center"/>
        <w:rPr>
          <w:caps/>
          <w:sz w:val="24"/>
          <w:szCs w:val="24"/>
        </w:rPr>
      </w:pPr>
      <w:r>
        <w:rPr>
          <w:sz w:val="24"/>
          <w:szCs w:val="24"/>
        </w:rPr>
        <w:t xml:space="preserve">от 28.11.2017 г.                           п. Петровский                                            </w:t>
      </w:r>
      <w:r w:rsidRPr="00CF02DD">
        <w:rPr>
          <w:caps/>
          <w:sz w:val="24"/>
          <w:szCs w:val="24"/>
        </w:rPr>
        <w:t xml:space="preserve"> № </w:t>
      </w:r>
      <w:r>
        <w:rPr>
          <w:caps/>
          <w:sz w:val="24"/>
          <w:szCs w:val="24"/>
        </w:rPr>
        <w:t>143</w:t>
      </w:r>
    </w:p>
    <w:p w:rsidR="00D944F9" w:rsidRPr="00CF02DD" w:rsidRDefault="00D944F9" w:rsidP="003435D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D944F9" w:rsidRPr="00CF02DD" w:rsidRDefault="00D944F9" w:rsidP="003435D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>«О назначении публичных слушаний»</w:t>
      </w:r>
    </w:p>
    <w:p w:rsidR="00D944F9" w:rsidRPr="00CF02DD" w:rsidRDefault="00D944F9" w:rsidP="003435D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44F9" w:rsidRPr="00CF02DD" w:rsidRDefault="00D944F9" w:rsidP="003435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F02DD">
        <w:rPr>
          <w:rFonts w:ascii="Arial" w:hAnsi="Arial" w:cs="Arial"/>
          <w:bCs/>
          <w:sz w:val="24"/>
          <w:szCs w:val="24"/>
        </w:rPr>
        <w:t xml:space="preserve">В соответствии со статьей 28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F02DD">
          <w:rPr>
            <w:rFonts w:ascii="Arial" w:hAnsi="Arial" w:cs="Arial"/>
            <w:bCs/>
            <w:sz w:val="24"/>
            <w:szCs w:val="24"/>
          </w:rPr>
          <w:t>2003 г</w:t>
        </w:r>
      </w:smartTag>
      <w:r w:rsidRPr="00CF02DD">
        <w:rPr>
          <w:rFonts w:ascii="Arial" w:hAnsi="Arial" w:cs="Arial"/>
          <w:bCs/>
          <w:sz w:val="24"/>
          <w:szCs w:val="24"/>
        </w:rPr>
        <w:t>. № 131-ФЗ «Об общих принципах организации местного самоуправления в Российской Федерации», руководствуясь Уставом Петровского сельсовета Ордынского района Новосибирской области</w:t>
      </w:r>
      <w:r>
        <w:rPr>
          <w:rFonts w:ascii="Arial" w:hAnsi="Arial" w:cs="Arial"/>
          <w:bCs/>
          <w:sz w:val="24"/>
          <w:szCs w:val="24"/>
        </w:rPr>
        <w:t>,</w:t>
      </w:r>
      <w:r w:rsidRPr="00CF02DD">
        <w:rPr>
          <w:rFonts w:ascii="Arial" w:hAnsi="Arial" w:cs="Arial"/>
          <w:bCs/>
          <w:sz w:val="24"/>
          <w:szCs w:val="24"/>
        </w:rPr>
        <w:t xml:space="preserve"> Совет депутатов Петровского сельсовета Ордынского района Новосибирской области</w:t>
      </w:r>
    </w:p>
    <w:p w:rsidR="00D944F9" w:rsidRPr="00CF02DD" w:rsidRDefault="00D944F9" w:rsidP="00D165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44F9" w:rsidRPr="00CF02DD" w:rsidRDefault="00D944F9" w:rsidP="00D165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2DD">
        <w:rPr>
          <w:rFonts w:ascii="Arial" w:hAnsi="Arial" w:cs="Arial"/>
          <w:sz w:val="24"/>
          <w:szCs w:val="24"/>
        </w:rPr>
        <w:t>РЕШИЛ: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 Назначить на 04 декабря 2017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года публичные слушания по обсуждению проекта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2018г и плановый период 2019-2020гг.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Место и время проведения публичных слушаний:</w:t>
      </w:r>
    </w:p>
    <w:p w:rsidR="00D944F9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Дом Культуры п. Петровский  Ордынского района Новосибирской области 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(п. Петровский  ул. Октябрьская,  50) в 15.00 час.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Создать рабочую группу по организации и проведению публичных слушаний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по обсуждению проекта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2018г и плановый период 2019-2020гг.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в составе: </w:t>
      </w:r>
    </w:p>
    <w:p w:rsidR="00D944F9" w:rsidRPr="00D165CA" w:rsidRDefault="00D944F9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>Цыганковой Г.Д. – Председатель Совета депутатов Петровского сельсовета Ордынского района Новосибирской области</w:t>
      </w:r>
    </w:p>
    <w:p w:rsidR="00D944F9" w:rsidRPr="00D165CA" w:rsidRDefault="00D944F9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  <w:t>Коршунова Ю.В.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– специалист администрации Петровского сельсовета Ордынского района Новосибирской области</w:t>
      </w:r>
    </w:p>
    <w:p w:rsidR="00D944F9" w:rsidRPr="00D165CA" w:rsidRDefault="00D944F9" w:rsidP="00D165C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>Иванченко С.В. – депутат Совета депутатов Петровского сельсовета Ордынского района Новосибирской области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3.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Местонахождение рабочей группы по подготовке проекта решения Совета депутатов Петровского сельсовета Ордынского района Новосибирской области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по обсуждению проекта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2018г и плановый период 2019-2020гг.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>: здание администрации Петровского сельсовета Ордынского района Новосибирской области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4.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ab/>
        <w:t xml:space="preserve">Определить, что письменные предложения жителей Петровского сельсовета Ордынского района Новосибирской области по проекту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2018г и плановый период 2019-2020гг.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принимаются рабочей группой по организации и проведению публи</w:t>
      </w:r>
      <w:r>
        <w:rPr>
          <w:rFonts w:ascii="Arial" w:hAnsi="Arial" w:cs="Arial"/>
          <w:bCs/>
          <w:color w:val="000000"/>
          <w:sz w:val="24"/>
          <w:szCs w:val="24"/>
        </w:rPr>
        <w:t>чных слушаний по 03 декабря 2017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года,  включительно, с указанием:</w:t>
      </w:r>
    </w:p>
    <w:p w:rsidR="00D944F9" w:rsidRPr="00D165CA" w:rsidRDefault="00D944F9" w:rsidP="00D165CA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статьи проекта, в которую вносятся поправки, либо новой редакции данных статей;</w:t>
      </w:r>
    </w:p>
    <w:p w:rsidR="00D944F9" w:rsidRPr="00D165CA" w:rsidRDefault="00D944F9" w:rsidP="00D165CA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дополнительных статей проекта.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5. Опубликовать в срок до 04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января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201</w:t>
      </w:r>
      <w:r>
        <w:rPr>
          <w:rFonts w:ascii="Arial" w:hAnsi="Arial" w:cs="Arial"/>
          <w:bCs/>
          <w:color w:val="000000"/>
          <w:sz w:val="24"/>
          <w:szCs w:val="24"/>
        </w:rPr>
        <w:t>8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года проект </w:t>
      </w:r>
      <w:r>
        <w:rPr>
          <w:rFonts w:ascii="Arial" w:hAnsi="Arial" w:cs="Arial"/>
          <w:sz w:val="24"/>
          <w:szCs w:val="24"/>
        </w:rPr>
        <w:t>бюджета Петровского сельсовета Ордынского района Новосибирской области на 2018г и плановый период 2019-2020гг.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6. Настоящее решение вступает в силу со дня его опубликования.</w:t>
      </w:r>
    </w:p>
    <w:p w:rsidR="00D944F9" w:rsidRPr="00D165CA" w:rsidRDefault="00D944F9" w:rsidP="00D165CA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>7. Контроль за исполнением настоящего решения возложить на председателя Совета депутатов Петровского сельсовета Ордынского района Новосибирской обла</w:t>
      </w:r>
      <w:r>
        <w:rPr>
          <w:rFonts w:ascii="Arial" w:hAnsi="Arial" w:cs="Arial"/>
          <w:bCs/>
          <w:color w:val="000000"/>
          <w:sz w:val="24"/>
          <w:szCs w:val="24"/>
        </w:rPr>
        <w:t>сти Цыганкову Г.Д</w:t>
      </w:r>
      <w:r w:rsidRPr="00D165CA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D944F9" w:rsidRPr="00667C8E" w:rsidRDefault="00D944F9" w:rsidP="00D165CA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D944F9" w:rsidRPr="00D165CA" w:rsidRDefault="00D944F9" w:rsidP="00D165CA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65CA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D944F9" w:rsidRPr="00D165CA" w:rsidRDefault="00D944F9" w:rsidP="00D165CA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D944F9" w:rsidRPr="00D165CA" w:rsidTr="008C29AC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</w:p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Петровского сельсовета </w:t>
            </w:r>
          </w:p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________________ Г.Д.Цыганкова </w:t>
            </w:r>
          </w:p>
          <w:p w:rsidR="00D944F9" w:rsidRPr="00D165CA" w:rsidRDefault="00D944F9" w:rsidP="00D16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944F9" w:rsidRPr="00D165CA" w:rsidRDefault="00D944F9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Глава  </w:t>
            </w:r>
          </w:p>
          <w:p w:rsidR="00D944F9" w:rsidRPr="00D165CA" w:rsidRDefault="00D944F9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Петровского сельсовета Ордынского района </w:t>
            </w:r>
          </w:p>
          <w:p w:rsidR="00D944F9" w:rsidRPr="00D165CA" w:rsidRDefault="00D944F9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Новосибирской области </w:t>
            </w:r>
          </w:p>
          <w:p w:rsidR="00D944F9" w:rsidRPr="00D165CA" w:rsidRDefault="00D944F9" w:rsidP="00D165C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65CA">
              <w:rPr>
                <w:rFonts w:ascii="Arial" w:hAnsi="Arial" w:cs="Arial"/>
                <w:sz w:val="24"/>
                <w:szCs w:val="24"/>
              </w:rPr>
              <w:t xml:space="preserve">_____________ Г.В.Уточкина </w:t>
            </w:r>
          </w:p>
        </w:tc>
      </w:tr>
    </w:tbl>
    <w:p w:rsidR="00D944F9" w:rsidRPr="00CF02DD" w:rsidRDefault="00D944F9" w:rsidP="00D165CA">
      <w:pPr>
        <w:tabs>
          <w:tab w:val="left" w:pos="1080"/>
        </w:tabs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sectPr w:rsidR="00D944F9" w:rsidRPr="00CF02DD" w:rsidSect="003E2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1C5E"/>
    <w:multiLevelType w:val="hybridMultilevel"/>
    <w:tmpl w:val="E0084D9A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AB95768"/>
    <w:multiLevelType w:val="hybridMultilevel"/>
    <w:tmpl w:val="FF62081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2606FE"/>
    <w:multiLevelType w:val="hybridMultilevel"/>
    <w:tmpl w:val="7FB24D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2C5AD45A">
      <w:start w:val="1"/>
      <w:numFmt w:val="bullet"/>
      <w:lvlText w:val="−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C582213"/>
    <w:multiLevelType w:val="hybridMultilevel"/>
    <w:tmpl w:val="F31C18F2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FE8484B"/>
    <w:multiLevelType w:val="hybridMultilevel"/>
    <w:tmpl w:val="6608E0E6"/>
    <w:lvl w:ilvl="0" w:tplc="143E13C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C5AD45A">
      <w:start w:val="1"/>
      <w:numFmt w:val="bullet"/>
      <w:lvlText w:val="−"/>
      <w:lvlJc w:val="left"/>
      <w:pPr>
        <w:tabs>
          <w:tab w:val="num" w:pos="1980"/>
        </w:tabs>
        <w:ind w:left="1980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5D8"/>
    <w:rsid w:val="00224A2F"/>
    <w:rsid w:val="002429CC"/>
    <w:rsid w:val="003435D8"/>
    <w:rsid w:val="00391BCB"/>
    <w:rsid w:val="003929B4"/>
    <w:rsid w:val="003C74E1"/>
    <w:rsid w:val="003D7188"/>
    <w:rsid w:val="003E2074"/>
    <w:rsid w:val="003E6188"/>
    <w:rsid w:val="004967F3"/>
    <w:rsid w:val="005B0E6B"/>
    <w:rsid w:val="005E3675"/>
    <w:rsid w:val="00667C8E"/>
    <w:rsid w:val="007963CD"/>
    <w:rsid w:val="00801561"/>
    <w:rsid w:val="00804CA7"/>
    <w:rsid w:val="008C29AC"/>
    <w:rsid w:val="00A50E76"/>
    <w:rsid w:val="00A7524D"/>
    <w:rsid w:val="00CF02DD"/>
    <w:rsid w:val="00D165CA"/>
    <w:rsid w:val="00D944F9"/>
    <w:rsid w:val="00DC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35D8"/>
    <w:rPr>
      <w:lang w:eastAsia="en-US"/>
    </w:rPr>
  </w:style>
  <w:style w:type="paragraph" w:customStyle="1" w:styleId="ConsPlusNormal">
    <w:name w:val="ConsPlusNormal"/>
    <w:uiPriority w:val="99"/>
    <w:rsid w:val="00CF02DD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5B0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472</Words>
  <Characters>2693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Пользователь</dc:creator>
  <cp:keywords/>
  <dc:description/>
  <cp:lastModifiedBy>Сельсовет</cp:lastModifiedBy>
  <cp:revision>4</cp:revision>
  <cp:lastPrinted>2017-11-26T04:58:00Z</cp:lastPrinted>
  <dcterms:created xsi:type="dcterms:W3CDTF">2017-11-21T09:11:00Z</dcterms:created>
  <dcterms:modified xsi:type="dcterms:W3CDTF">2017-11-29T05:22:00Z</dcterms:modified>
</cp:coreProperties>
</file>